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DF6377" w14:textId="77777777" w:rsidR="00DA2F33" w:rsidRPr="00557A84" w:rsidRDefault="00DA2F33" w:rsidP="002527A6">
      <w:pPr>
        <w:pStyle w:val="Heading1"/>
        <w:rPr>
          <w:color w:val="auto"/>
          <w:szCs w:val="28"/>
        </w:rPr>
      </w:pPr>
      <w:r w:rsidRPr="00557A84">
        <w:rPr>
          <w:color w:val="auto"/>
          <w:szCs w:val="28"/>
        </w:rPr>
        <w:t>13</w:t>
      </w:r>
      <w:r>
        <w:rPr>
          <w:color w:val="auto"/>
          <w:szCs w:val="28"/>
        </w:rPr>
        <w:t>.</w:t>
      </w:r>
      <w:r w:rsidRPr="00557A84">
        <w:rPr>
          <w:color w:val="auto"/>
          <w:szCs w:val="28"/>
        </w:rPr>
        <w:t xml:space="preserve"> </w:t>
      </w:r>
      <w:r>
        <w:rPr>
          <w:color w:val="auto"/>
          <w:szCs w:val="28"/>
        </w:rPr>
        <w:t>Maintenance principles</w:t>
      </w:r>
    </w:p>
    <w:p w14:paraId="36F77B5C" w14:textId="77777777" w:rsidR="00DA2F33" w:rsidRPr="002F3306" w:rsidRDefault="00DA2F33" w:rsidP="00474F67">
      <w:pPr>
        <w:pStyle w:val="Heading1"/>
        <w:rPr>
          <w:color w:val="FC4421"/>
        </w:rPr>
      </w:pPr>
      <w:r w:rsidRPr="002F3306">
        <w:rPr>
          <w:color w:val="FC4421"/>
        </w:rPr>
        <w:t>Worksheet 3: Maintenance, plans and recommended timeframes (learner)</w:t>
      </w:r>
    </w:p>
    <w:p w14:paraId="4F445BED" w14:textId="77777777" w:rsidR="00DA2F33" w:rsidRPr="0080083D" w:rsidRDefault="00DA2F33" w:rsidP="00B306A2">
      <w:pPr>
        <w:pStyle w:val="Normalnumberedlist"/>
      </w:pPr>
      <w:r w:rsidRPr="0080083D">
        <w:t>What does the acronym PPM stand for?</w:t>
      </w:r>
    </w:p>
    <w:p w14:paraId="0C877555" w14:textId="77777777" w:rsidR="00DA2F33" w:rsidRPr="0080083D" w:rsidRDefault="00DA2F33" w:rsidP="00B306A2">
      <w:pPr>
        <w:pStyle w:val="Answer"/>
        <w:numPr>
          <w:ilvl w:val="0"/>
          <w:numId w:val="35"/>
        </w:numPr>
      </w:pPr>
      <w:r w:rsidRPr="0080083D">
        <w:t xml:space="preserve">Personal </w:t>
      </w:r>
      <w:r>
        <w:t>p</w:t>
      </w:r>
      <w:r w:rsidRPr="0080083D">
        <w:t xml:space="preserve">rotective </w:t>
      </w:r>
      <w:r>
        <w:t>m</w:t>
      </w:r>
      <w:r w:rsidRPr="0080083D">
        <w:t>aintenance</w:t>
      </w:r>
    </w:p>
    <w:p w14:paraId="43ACF660" w14:textId="77777777" w:rsidR="00DA2F33" w:rsidRPr="0080083D" w:rsidRDefault="00DA2F33" w:rsidP="00B306A2">
      <w:pPr>
        <w:pStyle w:val="Answer"/>
        <w:numPr>
          <w:ilvl w:val="0"/>
          <w:numId w:val="35"/>
        </w:numPr>
      </w:pPr>
      <w:r w:rsidRPr="0080083D">
        <w:t xml:space="preserve">Personal </w:t>
      </w:r>
      <w:r>
        <w:t>p</w:t>
      </w:r>
      <w:r w:rsidRPr="0080083D">
        <w:t xml:space="preserve">rotection and </w:t>
      </w:r>
      <w:r>
        <w:t>m</w:t>
      </w:r>
      <w:r w:rsidRPr="0080083D">
        <w:t>aintenance</w:t>
      </w:r>
    </w:p>
    <w:p w14:paraId="5D749910" w14:textId="77777777" w:rsidR="00DA2F33" w:rsidRPr="0080083D" w:rsidRDefault="00DA2F33" w:rsidP="00B306A2">
      <w:pPr>
        <w:pStyle w:val="Answer"/>
        <w:numPr>
          <w:ilvl w:val="0"/>
          <w:numId w:val="35"/>
        </w:numPr>
      </w:pPr>
      <w:r w:rsidRPr="0080083D">
        <w:t xml:space="preserve">Planned </w:t>
      </w:r>
      <w:r>
        <w:t>p</w:t>
      </w:r>
      <w:r w:rsidRPr="0080083D">
        <w:t xml:space="preserve">reventative </w:t>
      </w:r>
      <w:r>
        <w:t>m</w:t>
      </w:r>
      <w:r w:rsidRPr="0080083D">
        <w:t>aintenance</w:t>
      </w:r>
    </w:p>
    <w:p w14:paraId="5D20F2FF" w14:textId="77777777" w:rsidR="00DA2F33" w:rsidRPr="0080083D" w:rsidRDefault="00DA2F33" w:rsidP="00B306A2">
      <w:pPr>
        <w:pStyle w:val="Answer"/>
        <w:numPr>
          <w:ilvl w:val="0"/>
          <w:numId w:val="35"/>
        </w:numPr>
      </w:pPr>
      <w:r w:rsidRPr="0080083D">
        <w:t xml:space="preserve">Planned </w:t>
      </w:r>
      <w:r>
        <w:t>p</w:t>
      </w:r>
      <w:r w:rsidRPr="0080083D">
        <w:t xml:space="preserve">rotection </w:t>
      </w:r>
      <w:r>
        <w:t>m</w:t>
      </w:r>
      <w:r w:rsidRPr="0080083D">
        <w:t>aintenance</w:t>
      </w:r>
    </w:p>
    <w:p w14:paraId="541707F6" w14:textId="77777777" w:rsidR="00DA2F33" w:rsidRPr="0080083D" w:rsidRDefault="00DA2F33" w:rsidP="00B306A2">
      <w:pPr>
        <w:pStyle w:val="Answer"/>
      </w:pPr>
    </w:p>
    <w:p w14:paraId="129954B7" w14:textId="77777777" w:rsidR="00DA2F33" w:rsidRPr="0080083D" w:rsidRDefault="00DA2F33" w:rsidP="00B306A2">
      <w:pPr>
        <w:pStyle w:val="Normalnumberedlist"/>
      </w:pPr>
      <w:r w:rsidRPr="0080083D">
        <w:t>What is the name of any maintenance that is not planned?</w:t>
      </w:r>
    </w:p>
    <w:p w14:paraId="1F53BCFC" w14:textId="77777777" w:rsidR="00DA2F33" w:rsidRPr="0080083D" w:rsidRDefault="00DA2F33" w:rsidP="00B306A2">
      <w:pPr>
        <w:pStyle w:val="Normalnumberedlist"/>
        <w:numPr>
          <w:ilvl w:val="0"/>
          <w:numId w:val="0"/>
        </w:numPr>
      </w:pPr>
    </w:p>
    <w:p w14:paraId="6A85D47B" w14:textId="77777777" w:rsidR="00DA2F33" w:rsidRPr="0080083D" w:rsidRDefault="00DA2F33" w:rsidP="00DA2F33">
      <w:pPr>
        <w:pStyle w:val="Answer"/>
        <w:numPr>
          <w:ilvl w:val="0"/>
          <w:numId w:val="36"/>
        </w:numPr>
      </w:pPr>
      <w:r w:rsidRPr="0080083D">
        <w:t>Reactive</w:t>
      </w:r>
    </w:p>
    <w:p w14:paraId="2B3550B8" w14:textId="77777777" w:rsidR="00DA2F33" w:rsidRPr="0080083D" w:rsidRDefault="00DA2F33" w:rsidP="00DA2F33">
      <w:pPr>
        <w:pStyle w:val="Answer"/>
        <w:numPr>
          <w:ilvl w:val="0"/>
          <w:numId w:val="36"/>
        </w:numPr>
      </w:pPr>
      <w:r w:rsidRPr="0080083D">
        <w:t>Proactive</w:t>
      </w:r>
    </w:p>
    <w:p w14:paraId="37667B1C" w14:textId="77777777" w:rsidR="00DA2F33" w:rsidRPr="0080083D" w:rsidRDefault="00DA2F33" w:rsidP="00DA2F33">
      <w:pPr>
        <w:pStyle w:val="Answer"/>
        <w:numPr>
          <w:ilvl w:val="0"/>
          <w:numId w:val="36"/>
        </w:numPr>
      </w:pPr>
      <w:r w:rsidRPr="0080083D">
        <w:t>Prepared</w:t>
      </w:r>
    </w:p>
    <w:p w14:paraId="718DB9F6" w14:textId="77777777" w:rsidR="00DA2F33" w:rsidRPr="0080083D" w:rsidRDefault="00DA2F33" w:rsidP="00DA2F33">
      <w:pPr>
        <w:pStyle w:val="Answer"/>
        <w:numPr>
          <w:ilvl w:val="0"/>
          <w:numId w:val="36"/>
        </w:numPr>
      </w:pPr>
      <w:r w:rsidRPr="0080083D">
        <w:t>Scheduled</w:t>
      </w:r>
    </w:p>
    <w:p w14:paraId="6523F592" w14:textId="77777777" w:rsidR="00DA2F33" w:rsidRPr="0080083D" w:rsidRDefault="00DA2F33" w:rsidP="00B306A2">
      <w:pPr>
        <w:pStyle w:val="Answer"/>
      </w:pPr>
    </w:p>
    <w:p w14:paraId="2F90CEC3" w14:textId="77777777" w:rsidR="00DA2F33" w:rsidRPr="0080083D" w:rsidRDefault="00DA2F33" w:rsidP="00557A84">
      <w:pPr>
        <w:pStyle w:val="Normalnumberedlist"/>
      </w:pPr>
      <w:r w:rsidRPr="0080083D">
        <w:t xml:space="preserve">What is beneficial </w:t>
      </w:r>
      <w:r>
        <w:t>for</w:t>
      </w:r>
      <w:r w:rsidRPr="0080083D">
        <w:t xml:space="preserve"> larger BSE systems?</w:t>
      </w:r>
    </w:p>
    <w:p w14:paraId="6158D7D1" w14:textId="77777777" w:rsidR="00DA2F33" w:rsidRPr="0080083D" w:rsidRDefault="00DA2F33" w:rsidP="00DA2F33">
      <w:pPr>
        <w:pStyle w:val="Answer"/>
        <w:numPr>
          <w:ilvl w:val="0"/>
          <w:numId w:val="37"/>
        </w:numPr>
      </w:pPr>
      <w:r w:rsidRPr="0080083D">
        <w:t>Servicing schedule</w:t>
      </w:r>
    </w:p>
    <w:p w14:paraId="285C69FC" w14:textId="77777777" w:rsidR="00DA2F33" w:rsidRPr="0080083D" w:rsidRDefault="00DA2F33" w:rsidP="00DA2F33">
      <w:pPr>
        <w:pStyle w:val="Answer"/>
        <w:numPr>
          <w:ilvl w:val="0"/>
          <w:numId w:val="37"/>
        </w:numPr>
      </w:pPr>
      <w:r w:rsidRPr="0080083D">
        <w:t>Maintenance schedule</w:t>
      </w:r>
    </w:p>
    <w:p w14:paraId="7C5AA217" w14:textId="77777777" w:rsidR="00DA2F33" w:rsidRPr="0080083D" w:rsidRDefault="00DA2F33" w:rsidP="00DA2F33">
      <w:pPr>
        <w:pStyle w:val="Answer"/>
        <w:numPr>
          <w:ilvl w:val="0"/>
          <w:numId w:val="37"/>
        </w:numPr>
      </w:pPr>
      <w:r w:rsidRPr="0080083D">
        <w:t>Repair plan</w:t>
      </w:r>
    </w:p>
    <w:p w14:paraId="3C093960" w14:textId="77777777" w:rsidR="00DA2F33" w:rsidRPr="0080083D" w:rsidRDefault="00DA2F33" w:rsidP="00DA2F33">
      <w:pPr>
        <w:pStyle w:val="Answer"/>
        <w:numPr>
          <w:ilvl w:val="0"/>
          <w:numId w:val="37"/>
        </w:numPr>
      </w:pPr>
      <w:r w:rsidRPr="0080083D">
        <w:t>Fault</w:t>
      </w:r>
      <w:r>
        <w:t>-</w:t>
      </w:r>
      <w:r w:rsidRPr="0080083D">
        <w:t>finding scheme</w:t>
      </w:r>
    </w:p>
    <w:p w14:paraId="48EAFCCE" w14:textId="77777777" w:rsidR="00DA2F33" w:rsidRPr="0080083D" w:rsidRDefault="00DA2F33" w:rsidP="00557A84">
      <w:pPr>
        <w:pStyle w:val="Answer"/>
      </w:pPr>
    </w:p>
    <w:p w14:paraId="79F13802" w14:textId="77777777" w:rsidR="00DA2F33" w:rsidRPr="0080083D" w:rsidRDefault="00DA2F33" w:rsidP="00557A84">
      <w:pPr>
        <w:pStyle w:val="Normalnumberedlist"/>
      </w:pPr>
      <w:r w:rsidRPr="0080083D">
        <w:t>Gas appliances and systems must be checked by a Gas Safe registered engineer every</w:t>
      </w:r>
    </w:p>
    <w:p w14:paraId="35FEA860" w14:textId="77777777" w:rsidR="00DA2F33" w:rsidRPr="0080083D" w:rsidRDefault="00DA2F33" w:rsidP="00557A84">
      <w:pPr>
        <w:pStyle w:val="Normalnumberedlist"/>
        <w:numPr>
          <w:ilvl w:val="0"/>
          <w:numId w:val="0"/>
        </w:numPr>
      </w:pPr>
    </w:p>
    <w:p w14:paraId="058E4A43" w14:textId="77777777" w:rsidR="00DA2F33" w:rsidRPr="0080083D" w:rsidRDefault="00DA2F33" w:rsidP="00DA2F33">
      <w:pPr>
        <w:pStyle w:val="Answer"/>
        <w:numPr>
          <w:ilvl w:val="0"/>
          <w:numId w:val="38"/>
        </w:numPr>
      </w:pPr>
      <w:r w:rsidRPr="0080083D">
        <w:t>3 months</w:t>
      </w:r>
    </w:p>
    <w:p w14:paraId="3EC3A895" w14:textId="77777777" w:rsidR="00DA2F33" w:rsidRPr="0080083D" w:rsidRDefault="00DA2F33" w:rsidP="00DA2F33">
      <w:pPr>
        <w:pStyle w:val="Answer"/>
        <w:numPr>
          <w:ilvl w:val="0"/>
          <w:numId w:val="38"/>
        </w:numPr>
      </w:pPr>
      <w:r w:rsidRPr="0080083D">
        <w:t>6 months</w:t>
      </w:r>
    </w:p>
    <w:p w14:paraId="73273777" w14:textId="77777777" w:rsidR="00DA2F33" w:rsidRPr="0080083D" w:rsidRDefault="00DA2F33" w:rsidP="00DA2F33">
      <w:pPr>
        <w:pStyle w:val="Answer"/>
        <w:numPr>
          <w:ilvl w:val="0"/>
          <w:numId w:val="38"/>
        </w:numPr>
      </w:pPr>
      <w:r w:rsidRPr="0080083D">
        <w:t>9 months</w:t>
      </w:r>
    </w:p>
    <w:p w14:paraId="4287BA2E" w14:textId="77777777" w:rsidR="00DA2F33" w:rsidRPr="0080083D" w:rsidRDefault="00DA2F33" w:rsidP="00DA2F33">
      <w:pPr>
        <w:pStyle w:val="Answer"/>
        <w:numPr>
          <w:ilvl w:val="0"/>
          <w:numId w:val="38"/>
        </w:numPr>
      </w:pPr>
      <w:r w:rsidRPr="0080083D">
        <w:t>12 months</w:t>
      </w:r>
    </w:p>
    <w:p w14:paraId="6BFE4A8E" w14:textId="77777777" w:rsidR="00DA2F33" w:rsidRPr="0080083D" w:rsidRDefault="00DA2F33" w:rsidP="00557A84">
      <w:pPr>
        <w:pStyle w:val="Answer"/>
        <w:ind w:left="1077"/>
      </w:pPr>
    </w:p>
    <w:p w14:paraId="157F0D3E" w14:textId="77777777" w:rsidR="00DA2F33" w:rsidRPr="0080083D" w:rsidRDefault="00DA2F33" w:rsidP="00557A84">
      <w:pPr>
        <w:pStyle w:val="Normalnumberedlist"/>
      </w:pPr>
      <w:r w:rsidRPr="0080083D">
        <w:t xml:space="preserve">Which of the following would require </w:t>
      </w:r>
      <w:r>
        <w:t>r</w:t>
      </w:r>
      <w:r w:rsidRPr="0080083D">
        <w:t>eactive maintenance?</w:t>
      </w:r>
    </w:p>
    <w:p w14:paraId="462BCD7A" w14:textId="77777777" w:rsidR="00DA2F33" w:rsidRPr="0080083D" w:rsidRDefault="00DA2F33" w:rsidP="00DA2F33">
      <w:pPr>
        <w:pStyle w:val="Answer"/>
        <w:numPr>
          <w:ilvl w:val="0"/>
          <w:numId w:val="39"/>
        </w:numPr>
      </w:pPr>
      <w:r w:rsidRPr="0080083D">
        <w:t>Cleaning cold water cisterns</w:t>
      </w:r>
    </w:p>
    <w:p w14:paraId="1976A5E0" w14:textId="77777777" w:rsidR="00DA2F33" w:rsidRPr="0080083D" w:rsidRDefault="00DA2F33" w:rsidP="00DA2F33">
      <w:pPr>
        <w:pStyle w:val="Answer"/>
        <w:numPr>
          <w:ilvl w:val="0"/>
          <w:numId w:val="39"/>
        </w:numPr>
      </w:pPr>
      <w:r w:rsidRPr="0080083D">
        <w:t xml:space="preserve">Setting water levels </w:t>
      </w:r>
    </w:p>
    <w:p w14:paraId="77C65312" w14:textId="77777777" w:rsidR="00DA2F33" w:rsidRPr="0080083D" w:rsidRDefault="00DA2F33" w:rsidP="00DA2F33">
      <w:pPr>
        <w:pStyle w:val="Answer"/>
        <w:numPr>
          <w:ilvl w:val="0"/>
          <w:numId w:val="39"/>
        </w:numPr>
      </w:pPr>
      <w:r w:rsidRPr="0080083D">
        <w:t>Burst pipe</w:t>
      </w:r>
    </w:p>
    <w:p w14:paraId="0E6DCB6F" w14:textId="77777777" w:rsidR="00DA2F33" w:rsidRPr="0080083D" w:rsidRDefault="00DA2F33" w:rsidP="00DA2F33">
      <w:pPr>
        <w:pStyle w:val="Answer"/>
        <w:numPr>
          <w:ilvl w:val="0"/>
          <w:numId w:val="39"/>
        </w:numPr>
      </w:pPr>
      <w:r w:rsidRPr="0080083D">
        <w:t>Checking the operation of switches</w:t>
      </w:r>
    </w:p>
    <w:p w14:paraId="25221866" w14:textId="77777777" w:rsidR="00DA2F33" w:rsidRPr="0080083D" w:rsidRDefault="00DA2F33" w:rsidP="00557A84">
      <w:pPr>
        <w:pStyle w:val="Answer"/>
      </w:pPr>
    </w:p>
    <w:p w14:paraId="280EC7F0" w14:textId="77777777" w:rsidR="00DA2F33" w:rsidRPr="0080083D" w:rsidRDefault="00DA2F33" w:rsidP="006E1028">
      <w:pPr>
        <w:pStyle w:val="Answer"/>
      </w:pPr>
    </w:p>
    <w:p w14:paraId="48250A65" w14:textId="77777777" w:rsidR="006E1028" w:rsidRDefault="006E1028" w:rsidP="006E1028">
      <w:pPr>
        <w:pStyle w:val="Answer"/>
      </w:pPr>
    </w:p>
    <w:sectPr w:rsidR="006E1028" w:rsidSect="002F3306">
      <w:headerReference w:type="default" r:id="rId10"/>
      <w:footerReference w:type="default" r:id="rId11"/>
      <w:pgSz w:w="11900" w:h="16840"/>
      <w:pgMar w:top="2155" w:right="1191" w:bottom="1247" w:left="1191" w:header="567" w:footer="144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E310BC" w14:textId="77777777" w:rsidR="006E27A4" w:rsidRDefault="006E27A4">
      <w:pPr>
        <w:spacing w:before="0" w:after="0"/>
      </w:pPr>
      <w:r>
        <w:separator/>
      </w:r>
    </w:p>
  </w:endnote>
  <w:endnote w:type="continuationSeparator" w:id="0">
    <w:p w14:paraId="10280988" w14:textId="77777777" w:rsidR="006E27A4" w:rsidRDefault="006E27A4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9DBF3F" w14:textId="77777777" w:rsidR="002F3306" w:rsidRPr="00F03E33" w:rsidRDefault="002F3306" w:rsidP="002F3306">
    <w:pPr>
      <w:pStyle w:val="Footer"/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mc:AlternateContent>
        <mc:Choice Requires="wpg">
          <w:drawing>
            <wp:anchor distT="0" distB="0" distL="114300" distR="114300" simplePos="0" relativeHeight="251663872" behindDoc="0" locked="0" layoutInCell="1" allowOverlap="1" wp14:anchorId="4BBECF25" wp14:editId="721DA790">
              <wp:simplePos x="0" y="0"/>
              <wp:positionH relativeFrom="column">
                <wp:posOffset>-802005</wp:posOffset>
              </wp:positionH>
              <wp:positionV relativeFrom="paragraph">
                <wp:posOffset>-269875</wp:posOffset>
              </wp:positionV>
              <wp:extent cx="7632000" cy="601980"/>
              <wp:effectExtent l="0" t="0" r="26670" b="7620"/>
              <wp:wrapNone/>
              <wp:docPr id="1839231607" name="Group 4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632000" cy="601980"/>
                        <a:chOff x="0" y="0"/>
                        <a:chExt cx="7632000" cy="601980"/>
                      </a:xfrm>
                    </wpg:grpSpPr>
                    <wps:wsp>
                      <wps:cNvPr id="1248851327" name="Straight Connector 9"/>
                      <wps:cNvCnPr/>
                      <wps:spPr>
                        <a:xfrm>
                          <a:off x="0" y="0"/>
                          <a:ext cx="763200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  <pic:pic xmlns:pic="http://schemas.openxmlformats.org/drawingml/2006/picture">
                      <pic:nvPicPr>
                        <pic:cNvPr id="907678465" name="Picture 4" descr="A red and white silhouette of a person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251460" y="156210"/>
                          <a:ext cx="505460" cy="4457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1829270186" name="Picture 7" descr="A purple and white logo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5036820" y="160020"/>
                          <a:ext cx="2386965" cy="432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4AC6A7C0" id="Group 4" o:spid="_x0000_s1026" style="position:absolute;margin-left:-63.15pt;margin-top:-21.25pt;width:600.95pt;height:47.4pt;z-index:251663872" coordsize="76320,601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">
              <v:line id="Straight Connector 9" o:spid="_x0000_s1027" style="position:absolute;visibility:visible;mso-wrap-style:square" from="0,0" to="76320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" strokecolor="black [3213]" strokeweight=".5pt">
                <v:stroke joinstyle="miter"/>
              </v:lin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4" o:spid="_x0000_s1028" type="#_x0000_t75" alt="A red and white silhouette of a person&#10;&#10;AI-generated content may be incorrect." style="position:absolute;left:2514;top:1562;width:5055;height:445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">
                <v:imagedata r:id="rId3" o:title="A red and white silhouette of a person&#10;&#10;AI-generated content may be incorrect"/>
              </v:shape>
              <v:shape id="Picture 7" o:spid="_x0000_s1029" type="#_x0000_t75" alt="A purple and white logo&#10;&#10;AI-generated content may be incorrect." style="position:absolute;left:50368;top:1600;width:23869;height:432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">
                <v:imagedata r:id="rId4" o:title="A purple and white logo&#10;&#10;AI-generated content may be incorrect"/>
              </v:shape>
            </v:group>
          </w:pict>
        </mc:Fallback>
      </mc:AlternateContent>
    </w:r>
    <w:r w:rsidRPr="001C75AD">
      <w:rPr>
        <w:rFonts w:cs="Arial"/>
      </w:rPr>
      <w:t xml:space="preserve"> </w:t>
    </w: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r>
      <w:fldChar w:fldCharType="begin"/>
    </w:r>
    <w:r>
      <w:instrText xml:space="preserve"> NUMPAGES   \* MERGEFORMAT </w:instrText>
    </w:r>
    <w:r>
      <w:fldChar w:fldCharType="separate"/>
    </w:r>
    <w:r>
      <w:t>1</w:t>
    </w:r>
    <w:r>
      <w:fldChar w:fldCharType="end"/>
    </w:r>
  </w:p>
  <w:p w14:paraId="187BB736" w14:textId="030BAAA2" w:rsidR="00110217" w:rsidRPr="002F3306" w:rsidRDefault="00110217" w:rsidP="002F330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971751" w14:textId="77777777" w:rsidR="006E27A4" w:rsidRDefault="006E27A4">
      <w:pPr>
        <w:spacing w:before="0" w:after="0"/>
      </w:pPr>
      <w:r>
        <w:separator/>
      </w:r>
    </w:p>
  </w:footnote>
  <w:footnote w:type="continuationSeparator" w:id="0">
    <w:p w14:paraId="46DE4634" w14:textId="77777777" w:rsidR="006E27A4" w:rsidRDefault="006E27A4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F037B3" w14:textId="77777777" w:rsidR="00EF608B" w:rsidRPr="009C6DF4" w:rsidRDefault="00EF608B" w:rsidP="00EF608B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b/>
        <w:bCs/>
        <w:noProof/>
        <w:sz w:val="24"/>
      </w:rPr>
      <mc:AlternateContent>
        <mc:Choice Requires="wpg">
          <w:drawing>
            <wp:anchor distT="0" distB="0" distL="114300" distR="114300" simplePos="0" relativeHeight="251661824" behindDoc="0" locked="0" layoutInCell="1" allowOverlap="1" wp14:anchorId="52E3E10E" wp14:editId="0B3DB82C">
              <wp:simplePos x="0" y="0"/>
              <wp:positionH relativeFrom="column">
                <wp:posOffset>-756285</wp:posOffset>
              </wp:positionH>
              <wp:positionV relativeFrom="paragraph">
                <wp:posOffset>-228160</wp:posOffset>
              </wp:positionV>
              <wp:extent cx="7560000" cy="886813"/>
              <wp:effectExtent l="0" t="0" r="3175" b="8890"/>
              <wp:wrapNone/>
              <wp:docPr id="1623645008" name="Group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60000" cy="886813"/>
                        <a:chOff x="0" y="0"/>
                        <a:chExt cx="7560000" cy="886813"/>
                      </a:xfrm>
                    </wpg:grpSpPr>
                    <wps:wsp>
                      <wps:cNvPr id="2104303011" name="Graphic 26"/>
                      <wps:cNvSpPr>
                        <a:spLocks/>
                      </wps:cNvSpPr>
                      <wps:spPr>
                        <a:xfrm>
                          <a:off x="0" y="841728"/>
                          <a:ext cx="7560000" cy="4508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5119985" h="127000">
                              <a:moveTo>
                                <a:pt x="0" y="0"/>
                              </a:moveTo>
                              <a:lnTo>
                                <a:pt x="0" y="127000"/>
                              </a:lnTo>
                              <a:lnTo>
                                <a:pt x="15119985" y="127000"/>
                              </a:lnTo>
                              <a:lnTo>
                                <a:pt x="15119985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tx1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587545816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801691" y="0"/>
                          <a:ext cx="4034078" cy="80835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B3AE262" w14:textId="77777777" w:rsidR="00EF608B" w:rsidRPr="00631B61" w:rsidRDefault="00EF608B" w:rsidP="00EF608B">
                            <w:pPr>
                              <w:spacing w:before="0" w:after="0" w:line="240" w:lineRule="auto"/>
                              <w:rPr>
                                <w:rFonts w:cs="Arial"/>
                                <w:b/>
                                <w:bCs/>
                                <w:sz w:val="36"/>
                                <w:szCs w:val="36"/>
                                <w:lang w:val="en-US"/>
                              </w:rPr>
                            </w:pPr>
                            <w:r>
                              <w:rPr>
                                <w:rFonts w:cs="Arial"/>
                                <w:b/>
                                <w:bCs/>
                                <w:sz w:val="36"/>
                                <w:szCs w:val="36"/>
                                <w:lang w:val="en-US"/>
                              </w:rPr>
                              <w:t>T Level Technical Qualification in</w:t>
                            </w:r>
                          </w:p>
                          <w:p w14:paraId="6D0B7A4D" w14:textId="77777777" w:rsidR="00EF608B" w:rsidRPr="00631B61" w:rsidRDefault="00EF608B" w:rsidP="00EF608B">
                            <w:pPr>
                              <w:spacing w:before="0" w:after="0" w:line="240" w:lineRule="auto"/>
                              <w:rPr>
                                <w:rFonts w:cs="Arial"/>
                                <w:b/>
                                <w:bCs/>
                                <w:i/>
                                <w:iCs/>
                                <w:color w:val="FC4421"/>
                                <w:sz w:val="32"/>
                                <w:szCs w:val="32"/>
                                <w:lang w:val="en-US"/>
                              </w:rPr>
                            </w:pPr>
                            <w:r>
                              <w:rPr>
                                <w:rFonts w:cs="Arial"/>
                                <w:b/>
                                <w:bCs/>
                                <w:i/>
                                <w:iCs/>
                                <w:color w:val="FC4421"/>
                                <w:sz w:val="32"/>
                                <w:szCs w:val="32"/>
                                <w:lang w:val="en-US"/>
                              </w:rPr>
                              <w:t>Building Services Engineering for Construction (Level 3)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108910173" name="Picture 8" descr="A black and white logo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905691" y="69339"/>
                          <a:ext cx="2563495" cy="4984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2049730747" name="Picture 12" descr="A red arrow pointing up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86347" y="104008"/>
                          <a:ext cx="567690" cy="4387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52E3E10E" id="Group 1" o:spid="_x0000_s1026" style="position:absolute;margin-left:-59.55pt;margin-top:-17.95pt;width:595.3pt;height:69.85pt;z-index:251661824;mso-height-relative:margin" coordsize="75600,886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">
              <v:shape id="Graphic 26" o:spid="_x0000_s1027" style="position:absolute;top:8417;width:75600;height:451;visibility:visible;mso-wrap-style:square;v-text-anchor:top" coordsize="15119985,127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" path="m,l,127000r15119985,l15119985,,,xe" fillcolor="black [3213]" stroked="f">
                <v:path arrowok="t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8" type="#_x0000_t202" style="position:absolute;left:8016;width:40341;height:80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" filled="f" stroked="f">
                <v:textbox>
                  <w:txbxContent>
                    <w:p w14:paraId="0B3AE262" w14:textId="77777777" w:rsidR="00EF608B" w:rsidRPr="00631B61" w:rsidRDefault="00EF608B" w:rsidP="00EF608B">
                      <w:pPr>
                        <w:spacing w:before="0" w:after="0" w:line="240" w:lineRule="auto"/>
                        <w:rPr>
                          <w:rFonts w:cs="Arial"/>
                          <w:b/>
                          <w:bCs/>
                          <w:sz w:val="36"/>
                          <w:szCs w:val="36"/>
                          <w:lang w:val="en-US"/>
                        </w:rPr>
                      </w:pPr>
                      <w:r>
                        <w:rPr>
                          <w:rFonts w:cs="Arial"/>
                          <w:b/>
                          <w:bCs/>
                          <w:sz w:val="36"/>
                          <w:szCs w:val="36"/>
                          <w:lang w:val="en-US"/>
                        </w:rPr>
                        <w:t>T Level Technical Qualification in</w:t>
                      </w:r>
                    </w:p>
                    <w:p w14:paraId="6D0B7A4D" w14:textId="77777777" w:rsidR="00EF608B" w:rsidRPr="00631B61" w:rsidRDefault="00EF608B" w:rsidP="00EF608B">
                      <w:pPr>
                        <w:spacing w:before="0" w:after="0" w:line="240" w:lineRule="auto"/>
                        <w:rPr>
                          <w:rFonts w:cs="Arial"/>
                          <w:b/>
                          <w:bCs/>
                          <w:i/>
                          <w:iCs/>
                          <w:color w:val="FC4421"/>
                          <w:sz w:val="32"/>
                          <w:szCs w:val="32"/>
                          <w:lang w:val="en-US"/>
                        </w:rPr>
                      </w:pPr>
                      <w:r>
                        <w:rPr>
                          <w:rFonts w:cs="Arial"/>
                          <w:b/>
                          <w:bCs/>
                          <w:i/>
                          <w:iCs/>
                          <w:color w:val="FC4421"/>
                          <w:sz w:val="32"/>
                          <w:szCs w:val="32"/>
                          <w:lang w:val="en-US"/>
                        </w:rPr>
                        <w:t>Building Services Engineering for Construction (Level 3)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8" o:spid="_x0000_s1029" type="#_x0000_t75" alt="A black and white logo&#10;&#10;AI-generated content may be incorrect." style="position:absolute;left:49056;top:693;width:25635;height:498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">
                <v:imagedata r:id="rId3" o:title="A black and white logo&#10;&#10;AI-generated content may be incorrect"/>
              </v:shape>
              <v:shape id="Picture 12" o:spid="_x0000_s1030" type="#_x0000_t75" alt="A red arrow pointing up&#10;&#10;AI-generated content may be incorrect." style="position:absolute;left:1863;top:1040;width:5677;height:438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">
                <v:imagedata r:id="rId4" o:title="A red arrow pointing up&#10;&#10;AI-generated content may be incorrect"/>
              </v:shape>
            </v:group>
          </w:pict>
        </mc:Fallback>
      </mc:AlternateContent>
    </w:r>
  </w:p>
  <w:p w14:paraId="7E95956E" w14:textId="77777777" w:rsidR="00EF608B" w:rsidRPr="00744586" w:rsidRDefault="00EF608B" w:rsidP="00EF608B">
    <w:pPr>
      <w:pStyle w:val="Header"/>
    </w:pPr>
  </w:p>
  <w:p w14:paraId="4B92A122" w14:textId="77777777" w:rsidR="00EF608B" w:rsidRPr="004D79D2" w:rsidRDefault="00EF608B" w:rsidP="00EF608B">
    <w:pPr>
      <w:pStyle w:val="Header"/>
    </w:pPr>
  </w:p>
  <w:p w14:paraId="533C7F13" w14:textId="77777777" w:rsidR="00EF608B" w:rsidRPr="00D5284A" w:rsidRDefault="00EF608B" w:rsidP="00EF608B">
    <w:pPr>
      <w:pStyle w:val="Header"/>
    </w:pPr>
  </w:p>
  <w:p w14:paraId="15D67157" w14:textId="3C831149" w:rsidR="00110217" w:rsidRPr="00EF608B" w:rsidRDefault="00110217" w:rsidP="00EF608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B34137"/>
    <w:multiLevelType w:val="hybridMultilevel"/>
    <w:tmpl w:val="2078FB4C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5" w15:restartNumberingAfterBreak="0">
    <w:nsid w:val="1DA6102C"/>
    <w:multiLevelType w:val="hybridMultilevel"/>
    <w:tmpl w:val="556EE958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6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4E7355F4"/>
    <w:multiLevelType w:val="hybridMultilevel"/>
    <w:tmpl w:val="556EE958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6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0F80738"/>
    <w:multiLevelType w:val="hybridMultilevel"/>
    <w:tmpl w:val="556EE958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8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2687966"/>
    <w:multiLevelType w:val="hybridMultilevel"/>
    <w:tmpl w:val="2078FB4C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3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12012362">
    <w:abstractNumId w:val="6"/>
  </w:num>
  <w:num w:numId="2" w16cid:durableId="342825306">
    <w:abstractNumId w:val="18"/>
  </w:num>
  <w:num w:numId="3" w16cid:durableId="1713462977">
    <w:abstractNumId w:val="26"/>
  </w:num>
  <w:num w:numId="4" w16cid:durableId="356203850">
    <w:abstractNumId w:val="20"/>
  </w:num>
  <w:num w:numId="5" w16cid:durableId="936711781">
    <w:abstractNumId w:val="9"/>
  </w:num>
  <w:num w:numId="6" w16cid:durableId="1395541969">
    <w:abstractNumId w:val="19"/>
  </w:num>
  <w:num w:numId="7" w16cid:durableId="1301154387">
    <w:abstractNumId w:val="9"/>
  </w:num>
  <w:num w:numId="8" w16cid:durableId="2076582936">
    <w:abstractNumId w:val="1"/>
  </w:num>
  <w:num w:numId="9" w16cid:durableId="665210037">
    <w:abstractNumId w:val="9"/>
    <w:lvlOverride w:ilvl="0">
      <w:startOverride w:val="1"/>
    </w:lvlOverride>
  </w:num>
  <w:num w:numId="10" w16cid:durableId="1435438983">
    <w:abstractNumId w:val="21"/>
  </w:num>
  <w:num w:numId="11" w16cid:durableId="2096778064">
    <w:abstractNumId w:val="16"/>
  </w:num>
  <w:num w:numId="12" w16cid:durableId="792095942">
    <w:abstractNumId w:val="7"/>
  </w:num>
  <w:num w:numId="13" w16cid:durableId="433788705">
    <w:abstractNumId w:val="14"/>
  </w:num>
  <w:num w:numId="14" w16cid:durableId="770273996">
    <w:abstractNumId w:val="23"/>
  </w:num>
  <w:num w:numId="15" w16cid:durableId="1653557714">
    <w:abstractNumId w:val="12"/>
  </w:num>
  <w:num w:numId="16" w16cid:durableId="1956936041">
    <w:abstractNumId w:val="8"/>
  </w:num>
  <w:num w:numId="17" w16cid:durableId="1739790173">
    <w:abstractNumId w:val="28"/>
  </w:num>
  <w:num w:numId="18" w16cid:durableId="198783580">
    <w:abstractNumId w:val="29"/>
  </w:num>
  <w:num w:numId="19" w16cid:durableId="634599046">
    <w:abstractNumId w:val="3"/>
  </w:num>
  <w:num w:numId="20" w16cid:durableId="552892131">
    <w:abstractNumId w:val="2"/>
  </w:num>
  <w:num w:numId="21" w16cid:durableId="275992878">
    <w:abstractNumId w:val="10"/>
  </w:num>
  <w:num w:numId="22" w16cid:durableId="1949465009">
    <w:abstractNumId w:val="10"/>
    <w:lvlOverride w:ilvl="0">
      <w:startOverride w:val="1"/>
    </w:lvlOverride>
  </w:num>
  <w:num w:numId="23" w16cid:durableId="45613965">
    <w:abstractNumId w:val="27"/>
  </w:num>
  <w:num w:numId="24" w16cid:durableId="1053771147">
    <w:abstractNumId w:val="10"/>
    <w:lvlOverride w:ilvl="0">
      <w:startOverride w:val="1"/>
    </w:lvlOverride>
  </w:num>
  <w:num w:numId="25" w16cid:durableId="667052874">
    <w:abstractNumId w:val="10"/>
    <w:lvlOverride w:ilvl="0">
      <w:startOverride w:val="1"/>
    </w:lvlOverride>
  </w:num>
  <w:num w:numId="26" w16cid:durableId="1396050944">
    <w:abstractNumId w:val="11"/>
  </w:num>
  <w:num w:numId="27" w16cid:durableId="1102871548">
    <w:abstractNumId w:val="24"/>
  </w:num>
  <w:num w:numId="28" w16cid:durableId="797264815">
    <w:abstractNumId w:val="10"/>
    <w:lvlOverride w:ilvl="0">
      <w:startOverride w:val="1"/>
    </w:lvlOverride>
  </w:num>
  <w:num w:numId="29" w16cid:durableId="1635788478">
    <w:abstractNumId w:val="25"/>
  </w:num>
  <w:num w:numId="30" w16cid:durableId="214893909">
    <w:abstractNumId w:val="10"/>
  </w:num>
  <w:num w:numId="31" w16cid:durableId="242878842">
    <w:abstractNumId w:val="10"/>
    <w:lvlOverride w:ilvl="0">
      <w:startOverride w:val="1"/>
    </w:lvlOverride>
  </w:num>
  <w:num w:numId="32" w16cid:durableId="645085166">
    <w:abstractNumId w:val="10"/>
    <w:lvlOverride w:ilvl="0">
      <w:startOverride w:val="1"/>
    </w:lvlOverride>
  </w:num>
  <w:num w:numId="33" w16cid:durableId="1008099028">
    <w:abstractNumId w:val="0"/>
  </w:num>
  <w:num w:numId="34" w16cid:durableId="1884948256">
    <w:abstractNumId w:val="13"/>
  </w:num>
  <w:num w:numId="35" w16cid:durableId="754015674">
    <w:abstractNumId w:val="17"/>
  </w:num>
  <w:num w:numId="36" w16cid:durableId="191919592">
    <w:abstractNumId w:val="22"/>
  </w:num>
  <w:num w:numId="37" w16cid:durableId="615527086">
    <w:abstractNumId w:val="15"/>
  </w:num>
  <w:num w:numId="38" w16cid:durableId="181944797">
    <w:abstractNumId w:val="4"/>
  </w:num>
  <w:num w:numId="39" w16cid:durableId="177308812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8"/>
  <w:displayBackgroundShape/>
  <w:embedSystemFonts/>
  <w:proofState w:spelling="clean" w:grammar="clean"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A2F33"/>
    <w:rsid w:val="00002DC1"/>
    <w:rsid w:val="000033BD"/>
    <w:rsid w:val="0007243A"/>
    <w:rsid w:val="00082C62"/>
    <w:rsid w:val="000B231F"/>
    <w:rsid w:val="000C1804"/>
    <w:rsid w:val="000E194B"/>
    <w:rsid w:val="00110217"/>
    <w:rsid w:val="00152AC3"/>
    <w:rsid w:val="00153E5C"/>
    <w:rsid w:val="00156AF3"/>
    <w:rsid w:val="0019491D"/>
    <w:rsid w:val="001F74AD"/>
    <w:rsid w:val="002D07A8"/>
    <w:rsid w:val="002F3306"/>
    <w:rsid w:val="003405EA"/>
    <w:rsid w:val="003916EC"/>
    <w:rsid w:val="003F7F14"/>
    <w:rsid w:val="00404B31"/>
    <w:rsid w:val="00474F67"/>
    <w:rsid w:val="0048500D"/>
    <w:rsid w:val="00524E1B"/>
    <w:rsid w:val="006124C0"/>
    <w:rsid w:val="006135C0"/>
    <w:rsid w:val="006642FD"/>
    <w:rsid w:val="006807B0"/>
    <w:rsid w:val="00691B95"/>
    <w:rsid w:val="006B798A"/>
    <w:rsid w:val="006D3AA3"/>
    <w:rsid w:val="006D4994"/>
    <w:rsid w:val="006E1028"/>
    <w:rsid w:val="006E19C2"/>
    <w:rsid w:val="006E27A4"/>
    <w:rsid w:val="006F7BAF"/>
    <w:rsid w:val="00723897"/>
    <w:rsid w:val="00797FA7"/>
    <w:rsid w:val="00806EDF"/>
    <w:rsid w:val="008C1F1C"/>
    <w:rsid w:val="008D47A6"/>
    <w:rsid w:val="00951FDA"/>
    <w:rsid w:val="009975A0"/>
    <w:rsid w:val="009C5C6E"/>
    <w:rsid w:val="00A2454C"/>
    <w:rsid w:val="00AE245C"/>
    <w:rsid w:val="00B054EC"/>
    <w:rsid w:val="00B634AC"/>
    <w:rsid w:val="00BD3514"/>
    <w:rsid w:val="00BE2C21"/>
    <w:rsid w:val="00C01D20"/>
    <w:rsid w:val="00C06474"/>
    <w:rsid w:val="00C202BF"/>
    <w:rsid w:val="00C858D7"/>
    <w:rsid w:val="00C92F19"/>
    <w:rsid w:val="00CC3B85"/>
    <w:rsid w:val="00D073BC"/>
    <w:rsid w:val="00D51C40"/>
    <w:rsid w:val="00D56B82"/>
    <w:rsid w:val="00D93ABF"/>
    <w:rsid w:val="00DA2485"/>
    <w:rsid w:val="00DA2F33"/>
    <w:rsid w:val="00DE29A8"/>
    <w:rsid w:val="00EF608B"/>
    <w:rsid w:val="00F03E33"/>
    <w:rsid w:val="00F15749"/>
    <w:rsid w:val="00F42A36"/>
    <w:rsid w:val="00F82617"/>
    <w:rsid w:val="00F967EC"/>
    <w:rsid w:val="00F97C37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02938C6"/>
  <w15:docId w15:val="{8B6590CD-9709-4D75-8FFA-DB353317E7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7.png"/><Relationship Id="rId2" Type="http://schemas.openxmlformats.org/officeDocument/2006/relationships/image" Target="media/image6.png"/><Relationship Id="rId1" Type="http://schemas.openxmlformats.org/officeDocument/2006/relationships/image" Target="media/image5.png"/><Relationship Id="rId4" Type="http://schemas.openxmlformats.org/officeDocument/2006/relationships/image" Target="media/image8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atalie\Dropbox%20(Just%20Content)\JC%20SERVER\PROJECTS%20(Live)\CITY%20&amp;%20GUILDS\Nat\Units%2013%20and%2014%20Templating%20work\New%20BSE%20Templates%20with%20New%20Logos\ST%20BLANK%20WS%20Learner%20BS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DD05C0E7E0E414EB79F81A23986EA6A" ma:contentTypeVersion="11" ma:contentTypeDescription="Create a new document." ma:contentTypeScope="" ma:versionID="8c7c0fc6a2c70191568fa290901d9032">
  <xsd:schema xmlns:xsd="http://www.w3.org/2001/XMLSchema" xmlns:xs="http://www.w3.org/2001/XMLSchema" xmlns:p="http://schemas.microsoft.com/office/2006/metadata/properties" xmlns:ns2="7c04300a-231c-4281-9146-a98f6f4a7aff" xmlns:ns3="01e15224-84b2-4570-bdea-a67bb94d0921" targetNamespace="http://schemas.microsoft.com/office/2006/metadata/properties" ma:root="true" ma:fieldsID="1e9134f6d429df85264f751007272554" ns2:_="" ns3:_="">
    <xsd:import namespace="7c04300a-231c-4281-9146-a98f6f4a7aff"/>
    <xsd:import namespace="01e15224-84b2-4570-bdea-a67bb94d092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04300a-231c-4281-9146-a98f6f4a7a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fd004107-dac0-45af-83fb-11757b2c839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e15224-84b2-4570-bdea-a67bb94d0921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b8a52c73-49a1-4329-875b-4831fc8e3540}" ma:internalName="TaxCatchAll" ma:showField="CatchAllData" ma:web="01e15224-84b2-4570-bdea-a67bb94d092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1e15224-84b2-4570-bdea-a67bb94d0921" xsi:nil="true"/>
    <lcf76f155ced4ddcb4097134ff3c332f xmlns="7c04300a-231c-4281-9146-a98f6f4a7aff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F9E32981-E33D-4A7C-8E4E-CD4D1D65E6E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c04300a-231c-4281-9146-a98f6f4a7aff"/>
    <ds:schemaRef ds:uri="01e15224-84b2-4570-bdea-a67bb94d092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0AC461A-D794-4534-95DF-0DDE525D191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2AE364C-1A46-4B9B-8502-900890904D67}">
  <ds:schemaRefs>
    <ds:schemaRef ds:uri="http://purl.org/dc/dcmitype/"/>
    <ds:schemaRef ds:uri="http://purl.org/dc/elements/1.1/"/>
    <ds:schemaRef ds:uri="01e15224-84b2-4570-bdea-a67bb94d0921"/>
    <ds:schemaRef ds:uri="http://www.w3.org/XML/1998/namespace"/>
    <ds:schemaRef ds:uri="http://schemas.openxmlformats.org/package/2006/metadata/core-properties"/>
    <ds:schemaRef ds:uri="http://purl.org/dc/terms/"/>
    <ds:schemaRef ds:uri="http://schemas.microsoft.com/office/2006/documentManagement/types"/>
    <ds:schemaRef ds:uri="http://schemas.microsoft.com/office/infopath/2007/PartnerControls"/>
    <ds:schemaRef ds:uri="7c04300a-231c-4281-9146-a98f6f4a7aff"/>
    <ds:schemaRef ds:uri="http://schemas.microsoft.com/office/2006/metadata/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 BLANK WS Learner BSE.dotx</Template>
  <TotalTime>0</TotalTime>
  <Pages>1</Pages>
  <Words>113</Words>
  <Characters>648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Natalie</dc:creator>
  <cp:keywords/>
  <cp:lastModifiedBy>Hazell, Danielle</cp:lastModifiedBy>
  <cp:revision>5</cp:revision>
  <cp:lastPrinted>2013-05-15T12:05:00Z</cp:lastPrinted>
  <dcterms:created xsi:type="dcterms:W3CDTF">2021-06-07T09:35:00Z</dcterms:created>
  <dcterms:modified xsi:type="dcterms:W3CDTF">2025-07-18T08:21:00Z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0x010100CDD05C0E7E0E414EB79F81A23986EA6A</vt:lpwstr>
  </property>
  <property fmtid="{D5CDD505-2E9C-101B-9397-08002B2CF9AE}" pid="3" name="MSIP_Label_8330bda6-d095-477b-8893-df3ed8791773_Enabled">
    <vt:lpwstr>true</vt:lpwstr>
  </property>
  <property fmtid="{D5CDD505-2E9C-101B-9397-08002B2CF9AE}" pid="4" name="MSIP_Label_8330bda6-d095-477b-8893-df3ed8791773_SetDate">
    <vt:lpwstr>2025-06-01T15:35:43Z</vt:lpwstr>
  </property>
  <property fmtid="{D5CDD505-2E9C-101B-9397-08002B2CF9AE}" pid="5" name="MSIP_Label_8330bda6-d095-477b-8893-df3ed8791773_Method">
    <vt:lpwstr>Privileged</vt:lpwstr>
  </property>
  <property fmtid="{D5CDD505-2E9C-101B-9397-08002B2CF9AE}" pid="6" name="MSIP_Label_8330bda6-d095-477b-8893-df3ed8791773_Name">
    <vt:lpwstr>8330bda6-d095-477b-8893-df3ed8791773</vt:lpwstr>
  </property>
  <property fmtid="{D5CDD505-2E9C-101B-9397-08002B2CF9AE}" pid="7" name="MSIP_Label_8330bda6-d095-477b-8893-df3ed8791773_SiteId">
    <vt:lpwstr>b6d3492e-0aa1-4a60-840d-b706a96e670d</vt:lpwstr>
  </property>
  <property fmtid="{D5CDD505-2E9C-101B-9397-08002B2CF9AE}" pid="8" name="MSIP_Label_8330bda6-d095-477b-8893-df3ed8791773_ActionId">
    <vt:lpwstr>4c3ffa57-22dd-4476-9aae-f2ede75cfc8b</vt:lpwstr>
  </property>
  <property fmtid="{D5CDD505-2E9C-101B-9397-08002B2CF9AE}" pid="9" name="MSIP_Label_8330bda6-d095-477b-8893-df3ed8791773_ContentBits">
    <vt:lpwstr>0</vt:lpwstr>
  </property>
  <property fmtid="{D5CDD505-2E9C-101B-9397-08002B2CF9AE}" pid="10" name="MSIP_Label_8330bda6-d095-477b-8893-df3ed8791773_Tag">
    <vt:lpwstr>10, 0, 1, 1</vt:lpwstr>
  </property>
  <property fmtid="{D5CDD505-2E9C-101B-9397-08002B2CF9AE}" pid="11" name="MediaServiceImageTags">
    <vt:lpwstr/>
  </property>
</Properties>
</file>